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39"/>
        <w:gridCol w:w="1870"/>
        <w:gridCol w:w="1585"/>
        <w:gridCol w:w="1462"/>
        <w:gridCol w:w="1462"/>
        <w:gridCol w:w="355"/>
        <w:gridCol w:w="1107"/>
        <w:gridCol w:w="1462"/>
        <w:gridCol w:w="1433"/>
        <w:gridCol w:w="1433"/>
        <w:gridCol w:w="1433"/>
        <w:gridCol w:w="1552"/>
        <w:gridCol w:w="1552"/>
        <w:gridCol w:w="1552"/>
        <w:gridCol w:w="1552"/>
        <w:gridCol w:w="1671"/>
      </w:tblGrid>
      <w:tr w:rsidR="00975682" w14:paraId="5A632A25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19DC4FEC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2C39D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71E54" w14:textId="4EC3A2EE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8309DB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5BCD0CB7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2954BF09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333194D6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1027A40C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16E49580" w14:textId="77777777" w:rsidTr="00FD4969">
        <w:trPr>
          <w:cantSplit/>
          <w:tblHeader/>
        </w:trPr>
        <w:tc>
          <w:tcPr>
            <w:tcW w:w="2240" w:type="dxa"/>
            <w:gridSpan w:val="3"/>
            <w:tcBorders>
              <w:left w:val="nil"/>
            </w:tcBorders>
            <w:vAlign w:val="center"/>
          </w:tcPr>
          <w:p w14:paraId="646DB6B3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593" w:type="dxa"/>
            <w:vMerge w:val="restart"/>
            <w:vAlign w:val="center"/>
          </w:tcPr>
          <w:p w14:paraId="6006D24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00BE0B85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15CCAE5B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6849A602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6C7294F8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02C9E861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2459AC49" w14:textId="77777777" w:rsidTr="00FD4969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5A48152F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678" w:type="dxa"/>
            <w:vAlign w:val="center"/>
          </w:tcPr>
          <w:p w14:paraId="1A619A12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593" w:type="dxa"/>
            <w:vMerge/>
            <w:vAlign w:val="center"/>
          </w:tcPr>
          <w:p w14:paraId="2D6070E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67D7B830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59C1EFB7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00161700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6A7D147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5B8725A5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6ABC218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4E600CA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55D2CBE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12E5E15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1803BBA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62439E3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571A3B16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8309DB" w:rsidRPr="00F54BCC" w14:paraId="5490480E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6A27665" w14:textId="77777777" w:rsidR="008309DB" w:rsidRPr="00F54BCC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11A4DB95" w14:textId="77777777" w:rsidR="008309DB" w:rsidRPr="00F54BCC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54BC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7C88A34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38,487,497,898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EC5420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26,805,709,038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564232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4,635,367,252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DA616C5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3,524,697,308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C4377E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34,965,773,598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91B1E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625ED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DDC81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5297C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26,805,709,038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94F98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4,635,367,252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35297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3,524,697,308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83FB3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34,965,773,598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1495009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- 3,521,724,300</w:t>
            </w:r>
          </w:p>
        </w:tc>
      </w:tr>
      <w:tr w:rsidR="008309DB" w:rsidRPr="00F54BCC" w14:paraId="18B222E5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E29124F" w14:textId="77777777" w:rsidR="008309DB" w:rsidRPr="00F54BCC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48B036A4" w14:textId="77777777" w:rsidR="008309DB" w:rsidRPr="00F54BCC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54BC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B2D188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2,491,888,335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C12E2E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1,792,496,304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B97E5C0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372,916,876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D55E02D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160,388,726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85E7B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2,325,801,906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16B78F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8CDA9E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ABA7ED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5628B5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1,792,496,304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647A1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372,916,876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AD02D2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160,388,726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52282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2,325,801,906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9DB2F4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- 166,086,429</w:t>
            </w:r>
          </w:p>
        </w:tc>
      </w:tr>
      <w:tr w:rsidR="008309DB" w14:paraId="34D4E110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4F16C15" w14:textId="77777777" w:rsidR="008309DB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E7E77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CCC20A5" w14:textId="77777777" w:rsidR="008309DB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7E7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7E0D2A90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103,724,783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A26C13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93,554,773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BCFFC6E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2,172,500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513D571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6,381,750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4EFFC7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102,109,023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B5EFDE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C01B25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DE5240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064C19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93,554,773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A235A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2,172,500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F1D21E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6,381,750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16791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102,109,023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52FC63D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- 1,615,760</w:t>
            </w:r>
          </w:p>
        </w:tc>
      </w:tr>
      <w:tr w:rsidR="008309DB" w14:paraId="1B65F3C4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5CAE08D" w14:textId="77777777" w:rsidR="008309DB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E7E77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31574D7" w14:textId="77777777" w:rsidR="008309DB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7E7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593019FF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29,550,000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56226D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27,091,510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17848A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E887DB2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1,342,000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4AEAA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28,433,510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1821F0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DAF345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B353F0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A80F0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27,091,510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556E8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7D71CE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1,342,000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83B9FD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28,433,510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F82E3B2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- 1,116,490</w:t>
            </w:r>
          </w:p>
        </w:tc>
      </w:tr>
      <w:tr w:rsidR="008309DB" w14:paraId="370A11F3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1456059" w14:textId="77777777" w:rsidR="008309DB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E7E77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4D8E0E5F" w14:textId="77777777" w:rsidR="008309DB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7E7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5DCA3CC2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1,676,968,018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89CE0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1,320,424,896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BB26797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60,212,945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63D05C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139,416,791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12F80F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1,520,054,632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C338B5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6348C1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EAD527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00061F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1,320,424,896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F79BA5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60,212,945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1ACE3F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139,416,791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6747C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1,520,054,632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438EDDE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- 156,913,386</w:t>
            </w:r>
          </w:p>
        </w:tc>
      </w:tr>
      <w:tr w:rsidR="008309DB" w14:paraId="2F10B067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85F68E1" w14:textId="77777777" w:rsidR="008309DB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E7E77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1F472BCC" w14:textId="77777777" w:rsidR="008309DB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7E7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8680376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675,100,933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9596AE2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346,550,193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6662F9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308,888,952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93CF611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13,242,020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2B8E32F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668,681,165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F0695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057A8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3A840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E7EB77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346,550,193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4115C9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308,888,952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EDACE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13,242,020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0E7DBF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668,681,165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1FAD6D7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- 6,419,768</w:t>
            </w:r>
          </w:p>
        </w:tc>
      </w:tr>
      <w:tr w:rsidR="008309DB" w14:paraId="199B1E54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E4C1F09" w14:textId="77777777" w:rsidR="008309DB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E7E77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94F57EA" w14:textId="77777777" w:rsidR="008309DB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7E7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3EC75F7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6,544,601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17642ED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4,874,932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0F22870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1,642,479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505F5D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6,165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0B589A2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6,523,576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6DDE3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F215E7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3F34C9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D8ABD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4,874,932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45CA2D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1,642,479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69DD1E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6,165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548749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6,523,576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DD6EEF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- 21,025</w:t>
            </w:r>
          </w:p>
        </w:tc>
      </w:tr>
      <w:tr w:rsidR="008309DB" w:rsidRPr="00F54BCC" w14:paraId="457619DC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EE73BC1" w14:textId="77777777" w:rsidR="008309DB" w:rsidRPr="00F54BCC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37EC40A4" w14:textId="77777777" w:rsidR="008309DB" w:rsidRPr="00F54BCC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54BC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7D78B236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5,512,552,725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A59AB45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4,576,261,834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D0C2E09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346,480,693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74F036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411,385,819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D429B9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5,334,128,346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582F39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18741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2ACD7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19BED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4,576,261,834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BA880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346,480,693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008906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411,385,819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9582E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5,334,128,346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DCC661D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- 178,424,379</w:t>
            </w:r>
          </w:p>
        </w:tc>
      </w:tr>
      <w:tr w:rsidR="008309DB" w14:paraId="7ABD3E39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ECAF705" w14:textId="77777777" w:rsidR="008309DB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E7E77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B735C73" w14:textId="77777777" w:rsidR="008309DB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7E7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3AE7542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3,139,893,000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6D5116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3,018,163,663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09B7F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90,136,437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AE3823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9,583,871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507E2CE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3,117,883,971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94DCB6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E43731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261D0E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357C26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3,018,163,663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E8A461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90,136,437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F710B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9,583,871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489FC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3,117,883,971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926A60F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- 22,009,029</w:t>
            </w:r>
          </w:p>
        </w:tc>
      </w:tr>
      <w:tr w:rsidR="008309DB" w14:paraId="6FFE225F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9091A6D" w14:textId="77777777" w:rsidR="008309DB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E7E77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7D479C0A" w14:textId="77777777" w:rsidR="008309DB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7E7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F3A20A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2,372,659,725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40435D6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1,558,098,171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9213EF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256,344,256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F136C5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401,801,948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3078D5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2,216,244,375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986FCD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05DEF1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46AAB9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107FF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1,558,098,171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0A94ED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256,344,256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0032A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401,801,948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A3C905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2,216,244,375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63A002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- 156,415,350</w:t>
            </w:r>
          </w:p>
        </w:tc>
      </w:tr>
      <w:tr w:rsidR="008309DB" w:rsidRPr="00F54BCC" w14:paraId="1BA06976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37998D1" w14:textId="77777777" w:rsidR="008309DB" w:rsidRPr="00F54BCC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6AE8389B" w14:textId="77777777" w:rsidR="008309DB" w:rsidRPr="00F54BCC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54BC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9D0725D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22,898,900,022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CC054E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14,113,875,332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985995F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3,670,886,976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559DD1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2,249,411,967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841792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20,034,174,275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890FCE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3054E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355677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42F072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14,113,875,332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0EF76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3,670,886,976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359717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2,249,411,967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F2061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20,034,174,275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5DFF400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- 2,864,725,747</w:t>
            </w:r>
          </w:p>
        </w:tc>
      </w:tr>
      <w:tr w:rsidR="008309DB" w14:paraId="172C8C94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3FA95F3" w14:textId="77777777" w:rsidR="008309DB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E7E77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6F57936B" w14:textId="77777777" w:rsidR="008309DB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7E7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DBF71B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4,348,542,992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47A97CF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2,952,974,589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1E8C41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526,969,732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4F7925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583,007,206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8B5459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4,062,951,527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3C21C6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E89A4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7428B5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4A6C17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2,952,974,589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217B0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526,969,732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78CE99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583,007,206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9A9960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4,062,951,527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EFAD0E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- 285,591,465</w:t>
            </w:r>
          </w:p>
        </w:tc>
      </w:tr>
      <w:tr w:rsidR="008309DB" w14:paraId="3B7293D9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319C3C3" w14:textId="77777777" w:rsidR="008309DB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E7E77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E77D9F2" w14:textId="77777777" w:rsidR="008309DB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7E7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6F0E50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47,836,858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28F9F7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42,966,488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E4F16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1,188,000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C0E6C4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5C30D1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44,154,488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C979A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4D9AB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35598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B7DA2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42,966,488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398CD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1,188,000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DC2F07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04F81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44,154,488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5AF26D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- 3,682,370</w:t>
            </w:r>
          </w:p>
        </w:tc>
      </w:tr>
      <w:tr w:rsidR="008309DB" w14:paraId="018161BF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59EC213" w14:textId="77777777" w:rsidR="008309DB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E7E77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6882F5E" w14:textId="77777777" w:rsidR="008309DB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7E7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518DE22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17,455,328,172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B2A6E3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10,434,854,235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5D38269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3,028,916,261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E3EB9B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1,462,375,515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7680EA2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14,926,146,011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060C36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0F1F4E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30A2D6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E3F21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10,434,854,235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CB2A0F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3,028,916,261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1942C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1,462,375,515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2401D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14,926,146,011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06799B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- 2,529,182,161</w:t>
            </w:r>
          </w:p>
        </w:tc>
      </w:tr>
      <w:tr w:rsidR="008309DB" w14:paraId="7CFE5707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B8F8273" w14:textId="77777777" w:rsidR="008309DB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E7E77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B8C5A1C" w14:textId="77777777" w:rsidR="008309DB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7E7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269AB6E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1,047,192,000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AE26AD5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683,080,020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B295F59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113,812,983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D3B9772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204,029,246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22DE08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1,000,922,249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0AAAE0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4A306F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311A1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C2E9A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683,080,020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8A8AD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113,812,983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FCB4B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204,029,246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ADB82F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1,000,922,249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57FA589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- 46,269,751</w:t>
            </w:r>
          </w:p>
        </w:tc>
      </w:tr>
      <w:tr w:rsidR="008309DB" w:rsidRPr="00F54BCC" w14:paraId="07F8A6A6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45D94B7" w14:textId="77777777" w:rsidR="008309DB" w:rsidRPr="00F54BCC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551EFCFB" w14:textId="77777777" w:rsidR="008309DB" w:rsidRPr="00F54BCC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54BC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0DC147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604,379,238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0A90B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411,734,385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5EBB1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65,691,256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33CF9F7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21,711,077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4E3592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499,136,718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6A0EC2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C517E6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3289D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DF4BF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411,734,385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72C99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65,691,256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AC141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21,711,077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8BDB0D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499,136,718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35F3EC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- 105,242,520</w:t>
            </w:r>
          </w:p>
        </w:tc>
      </w:tr>
      <w:tr w:rsidR="008309DB" w14:paraId="4EA3671E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91DEAEB" w14:textId="77777777" w:rsidR="008309DB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E7E77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BCA378D" w14:textId="77777777" w:rsidR="008309DB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7E7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57C1F191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65D1D3E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D37BDFE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E80BDBF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BFC27A0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88D36E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24068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1BC55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6E289F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190DF6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398B0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9784B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ACABC36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- 22,000</w:t>
            </w:r>
          </w:p>
        </w:tc>
      </w:tr>
      <w:tr w:rsidR="008309DB" w14:paraId="29459724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DB7BB58" w14:textId="77777777" w:rsidR="008309DB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E7E77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C9B09D1" w14:textId="77777777" w:rsidR="008309DB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7E7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2D471A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250,698,515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B195F5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200,932,141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76AC17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16,112,776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58C51DD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21,711,077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2D532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238,755,994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DB6D55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FE4D3E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E604A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4CB52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200,932,141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CDC3F9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16,112,776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E41381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21,711,077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CD1301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238,755,994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45EF0B7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- 11,942,521</w:t>
            </w:r>
          </w:p>
        </w:tc>
      </w:tr>
      <w:tr w:rsidR="008309DB" w14:paraId="1C73D61F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DC400D0" w14:textId="77777777" w:rsidR="008309DB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E7E77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1360295F" w14:textId="77777777" w:rsidR="008309DB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7E7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B1FD416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3,898,800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184122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2,741,783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8799F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D2B09D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25B79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2,741,783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016CC2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B611D7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D723E6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88EA46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2,741,783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90505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676D21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D25C10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2,741,783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A2299D1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- 1,157,017</w:t>
            </w:r>
          </w:p>
        </w:tc>
      </w:tr>
      <w:tr w:rsidR="008309DB" w14:paraId="3CFB4A90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2EA2C05" w14:textId="77777777" w:rsidR="008309DB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E7E77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0CA77D9B" w14:textId="77777777" w:rsidR="008309DB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7E7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108A693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349,759,923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8F34EE1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208,060,461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925D6C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49,578,480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BAE076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E5EFC92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257,638,941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0C3412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3677DF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A17DF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6AC319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208,060,461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CB89C5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49,578,480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7135C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295D87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257,638,941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6F5C109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- 92,120,982</w:t>
            </w:r>
          </w:p>
        </w:tc>
      </w:tr>
      <w:tr w:rsidR="008309DB" w:rsidRPr="00F54BCC" w14:paraId="7CC1E77A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F685D6B" w14:textId="77777777" w:rsidR="008309DB" w:rsidRPr="00F54BCC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31D482F3" w14:textId="77777777" w:rsidR="008309DB" w:rsidRPr="00C979B1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C979B1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社區發展及環境保護支出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0B07D25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5,657,012,817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DBDB840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5,390,943,458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25257D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53,436,127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C010F8D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19,431,643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BE6765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5,463,811,228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917000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826F7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FAFC4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ADE82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5,390,943,458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B09D80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53,436,127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971636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19,431,643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3BDFDF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5,463,811,228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408481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- 193,201,589</w:t>
            </w:r>
          </w:p>
        </w:tc>
      </w:tr>
      <w:tr w:rsidR="008309DB" w14:paraId="2BB4DC3A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5DA26C9" w14:textId="77777777" w:rsidR="008309DB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E7E77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0D0EC36A" w14:textId="77777777" w:rsidR="008309DB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7E7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A6B7D8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4,898,250,317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8BC14A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4,632,808,850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709492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53,436,127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4007955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19,431,643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3B98F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4,705,676,620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68AC9F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B34EFE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EA2A3D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630FF9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4,632,808,850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688492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53,436,127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B2BFF6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19,431,643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7B21ED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4,705,676,620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4D1479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- 192,573,697</w:t>
            </w:r>
          </w:p>
        </w:tc>
      </w:tr>
      <w:tr w:rsidR="008309DB" w14:paraId="46D3E0BA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4716B85" w14:textId="77777777" w:rsidR="008309DB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E7E77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1E36ADFA" w14:textId="77777777" w:rsidR="008309DB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7E7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2BD0F70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758,762,500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A05F755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758,134,608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1EE41D5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C606CEE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3FDDA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758,134,608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27E8F2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20879F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FFB46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B8C4D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758,134,608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6505E9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A09B5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73BDB6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758,134,608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3419A9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- 627,892</w:t>
            </w:r>
          </w:p>
        </w:tc>
      </w:tr>
      <w:tr w:rsidR="008309DB" w:rsidRPr="00F54BCC" w14:paraId="1887F79F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9612BEB" w14:textId="77777777" w:rsidR="008309DB" w:rsidRPr="00F54BCC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2FDEA2E0" w14:textId="77777777" w:rsidR="008309DB" w:rsidRPr="00F54BCC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54BC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B1B3050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1,322,764,761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D1924B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520,397,725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8A31890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125,955,324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3F2251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662,368,076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8639A6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1,308,721,125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5E8207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AF0F87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F35E5F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78426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520,397,725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98EFE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125,955,324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37E2AE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662,368,076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0019C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1,308,721,125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BE9EF2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DD21F7">
              <w:rPr>
                <w:rFonts w:ascii="新細明體" w:hAnsi="新細明體"/>
                <w:b/>
                <w:noProof/>
                <w:sz w:val="20"/>
              </w:rPr>
              <w:t>- 14,043,636</w:t>
            </w:r>
          </w:p>
        </w:tc>
      </w:tr>
      <w:tr w:rsidR="008309DB" w14:paraId="034D30DA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3334370" w14:textId="77777777" w:rsidR="008309DB" w:rsidRDefault="008309D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E7E77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50AEEDC3" w14:textId="77777777" w:rsidR="008309DB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7E7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1E4360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1,321,589,502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AF9320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520,397,725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01636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125,955,324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14F41FA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662,368,076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8A312AD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1,308,721,125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103E40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31216C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DC15F5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433D28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520,397,725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8E099D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125,955,324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139CF5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662,368,076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794371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1,308,721,125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A1CF0C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- 12,868,377</w:t>
            </w:r>
          </w:p>
        </w:tc>
      </w:tr>
      <w:tr w:rsidR="008309DB" w14:paraId="2D393CFB" w14:textId="77777777" w:rsidTr="00FD49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357BDAA" w14:textId="5A0C6416" w:rsidR="008309DB" w:rsidRDefault="00EB2A7B" w:rsidP="00AD010B">
            <w:pPr>
              <w:snapToGrid w:val="0"/>
              <w:spacing w:line="480" w:lineRule="exact"/>
              <w:ind w:rightChars="17" w:right="41"/>
              <w:jc w:val="center"/>
              <w:rPr>
                <w:rFonts w:ascii="新細明體" w:hAnsi="新細明體" w:hint="eastAsia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23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1813EB85" w14:textId="77777777" w:rsidR="008309DB" w:rsidRDefault="008309DB" w:rsidP="00AD010B">
            <w:pPr>
              <w:snapToGrid w:val="0"/>
              <w:spacing w:line="4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E7E7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F3EFFBE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1,175,259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EE5FF3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87D40C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82B74B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629DA4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A71C40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F389E9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FE6E23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D3FAEB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4E1125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F4710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A05F41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272E7F4" w14:textId="77777777" w:rsidR="008309DB" w:rsidRPr="00DD21F7" w:rsidRDefault="008309DB" w:rsidP="00AD010B">
            <w:pPr>
              <w:snapToGrid w:val="0"/>
              <w:spacing w:line="48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DD21F7">
              <w:rPr>
                <w:rFonts w:ascii="新細明體" w:hAnsi="新細明體"/>
                <w:noProof/>
                <w:sz w:val="20"/>
              </w:rPr>
              <w:t>- 1,175,259</w:t>
            </w:r>
          </w:p>
        </w:tc>
      </w:tr>
    </w:tbl>
    <w:p w14:paraId="0D21AF97" w14:textId="2C713027" w:rsidR="00975682" w:rsidRDefault="00304D7E" w:rsidP="00304D7E">
      <w:pPr>
        <w:pStyle w:val="a3"/>
        <w:tabs>
          <w:tab w:val="clear" w:pos="4153"/>
          <w:tab w:val="clear" w:pos="8306"/>
        </w:tabs>
        <w:snapToGrid/>
        <w:rPr>
          <w:rFonts w:ascii="標楷體" w:hAnsi="標楷體"/>
        </w:rPr>
      </w:pPr>
      <w:r w:rsidRPr="00304D7E">
        <w:rPr>
          <w:rFonts w:ascii="標楷體" w:eastAsia="標楷體" w:hAnsi="標楷體" w:hint="eastAsia"/>
          <w:noProof/>
          <w:spacing w:val="-5"/>
          <w:sz w:val="18"/>
          <w:szCs w:val="18"/>
        </w:rPr>
        <w:t>註：</w:t>
      </w:r>
      <w:r>
        <w:rPr>
          <w:rFonts w:ascii="標楷體" w:eastAsia="標楷體" w:hAnsi="標楷體" w:hint="eastAsia"/>
          <w:noProof/>
          <w:spacing w:val="-5"/>
          <w:sz w:val="18"/>
          <w:szCs w:val="18"/>
        </w:rPr>
        <w:t>112</w:t>
      </w:r>
      <w:r w:rsidRPr="00304D7E">
        <w:rPr>
          <w:rFonts w:ascii="標楷體" w:eastAsia="標楷體" w:hAnsi="標楷體" w:hint="eastAsia"/>
          <w:noProof/>
          <w:spacing w:val="-5"/>
          <w:sz w:val="18"/>
          <w:szCs w:val="18"/>
        </w:rPr>
        <w:t>年度第二預備金資本門部分原編列預算數2</w:t>
      </w:r>
      <w:r>
        <w:rPr>
          <w:rFonts w:ascii="標楷體" w:eastAsia="標楷體" w:hAnsi="標楷體" w:hint="eastAsia"/>
          <w:noProof/>
          <w:spacing w:val="-5"/>
          <w:sz w:val="18"/>
          <w:szCs w:val="18"/>
        </w:rPr>
        <w:t>億</w:t>
      </w:r>
      <w:r w:rsidRPr="00304D7E">
        <w:rPr>
          <w:rFonts w:ascii="標楷體" w:eastAsia="標楷體" w:hAnsi="標楷體" w:hint="eastAsia"/>
          <w:noProof/>
          <w:spacing w:val="-5"/>
          <w:sz w:val="18"/>
          <w:szCs w:val="18"/>
        </w:rPr>
        <w:t>6,666</w:t>
      </w:r>
      <w:r>
        <w:rPr>
          <w:rFonts w:ascii="標楷體" w:eastAsia="標楷體" w:hAnsi="標楷體" w:hint="eastAsia"/>
          <w:noProof/>
          <w:spacing w:val="-5"/>
          <w:sz w:val="18"/>
          <w:szCs w:val="18"/>
        </w:rPr>
        <w:t>萬餘</w:t>
      </w:r>
      <w:r w:rsidRPr="00304D7E">
        <w:rPr>
          <w:rFonts w:ascii="標楷體" w:eastAsia="標楷體" w:hAnsi="標楷體" w:hint="eastAsia"/>
          <w:noProof/>
          <w:spacing w:val="-5"/>
          <w:sz w:val="18"/>
          <w:szCs w:val="18"/>
        </w:rPr>
        <w:t>元，經高雄市政府核准動支</w:t>
      </w:r>
      <w:r>
        <w:rPr>
          <w:rFonts w:ascii="標楷體" w:eastAsia="標楷體" w:hAnsi="標楷體" w:hint="eastAsia"/>
          <w:noProof/>
          <w:spacing w:val="-5"/>
          <w:sz w:val="18"/>
          <w:szCs w:val="18"/>
        </w:rPr>
        <w:t>2億6</w:t>
      </w:r>
      <w:r w:rsidRPr="00304D7E">
        <w:rPr>
          <w:rFonts w:ascii="標楷體" w:eastAsia="標楷體" w:hAnsi="標楷體" w:hint="eastAsia"/>
          <w:noProof/>
          <w:spacing w:val="-5"/>
          <w:sz w:val="18"/>
          <w:szCs w:val="18"/>
        </w:rPr>
        <w:t>,</w:t>
      </w:r>
      <w:r>
        <w:rPr>
          <w:rFonts w:ascii="標楷體" w:eastAsia="標楷體" w:hAnsi="標楷體" w:hint="eastAsia"/>
          <w:noProof/>
          <w:spacing w:val="-5"/>
          <w:sz w:val="18"/>
          <w:szCs w:val="18"/>
        </w:rPr>
        <w:t>549萬餘</w:t>
      </w:r>
      <w:r w:rsidRPr="00304D7E">
        <w:rPr>
          <w:rFonts w:ascii="標楷體" w:eastAsia="標楷體" w:hAnsi="標楷體" w:hint="eastAsia"/>
          <w:noProof/>
          <w:spacing w:val="-5"/>
          <w:sz w:val="18"/>
          <w:szCs w:val="18"/>
        </w:rPr>
        <w:t>元，賸餘</w:t>
      </w:r>
      <w:r>
        <w:rPr>
          <w:rFonts w:ascii="標楷體" w:eastAsia="標楷體" w:hAnsi="標楷體" w:hint="eastAsia"/>
          <w:noProof/>
          <w:spacing w:val="-5"/>
          <w:sz w:val="18"/>
          <w:szCs w:val="18"/>
        </w:rPr>
        <w:t>117萬餘</w:t>
      </w:r>
      <w:r w:rsidRPr="00304D7E">
        <w:rPr>
          <w:rFonts w:ascii="標楷體" w:eastAsia="標楷體" w:hAnsi="標楷體" w:hint="eastAsia"/>
          <w:noProof/>
          <w:spacing w:val="-5"/>
          <w:sz w:val="18"/>
          <w:szCs w:val="18"/>
        </w:rPr>
        <w:t>元。</w:t>
      </w:r>
    </w:p>
    <w:sectPr w:rsidR="00975682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0D140C" w14:textId="77777777" w:rsidR="008309DB" w:rsidRDefault="008309DB">
      <w:r>
        <w:separator/>
      </w:r>
    </w:p>
  </w:endnote>
  <w:endnote w:type="continuationSeparator" w:id="0">
    <w:p w14:paraId="78944FD9" w14:textId="77777777" w:rsidR="008309DB" w:rsidRDefault="00830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C725A2" w14:textId="77777777" w:rsidR="008309DB" w:rsidRDefault="008309DB">
      <w:r>
        <w:separator/>
      </w:r>
    </w:p>
  </w:footnote>
  <w:footnote w:type="continuationSeparator" w:id="0">
    <w:p w14:paraId="17A06790" w14:textId="77777777" w:rsidR="008309DB" w:rsidRDefault="00830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265EF" w14:textId="176C0431" w:rsidR="00975682" w:rsidRDefault="00975682">
    <w:pPr>
      <w:pStyle w:val="a3"/>
      <w:jc w:val="center"/>
    </w:pP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306109" w:rsidRPr="0030610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306109" w:rsidRPr="00306109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306109" w:rsidRPr="00306109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306109" w:rsidRPr="00306109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50ECA" w14:textId="74D5A6EF" w:rsidR="00975682" w:rsidRDefault="00975682">
    <w:pPr>
      <w:pStyle w:val="a3"/>
      <w:jc w:val="center"/>
      <w:rPr>
        <w:b/>
        <w:sz w:val="32"/>
      </w:rPr>
    </w:pPr>
    <w:r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306109" w:rsidRPr="00306109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306109" w:rsidRPr="00306109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306109" w:rsidRPr="00306109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9DB"/>
    <w:rsid w:val="00187651"/>
    <w:rsid w:val="00187730"/>
    <w:rsid w:val="001E5B79"/>
    <w:rsid w:val="00293E64"/>
    <w:rsid w:val="00304D7E"/>
    <w:rsid w:val="00306109"/>
    <w:rsid w:val="003D0D16"/>
    <w:rsid w:val="004B41BD"/>
    <w:rsid w:val="0050710F"/>
    <w:rsid w:val="005227F2"/>
    <w:rsid w:val="006A11BB"/>
    <w:rsid w:val="00725752"/>
    <w:rsid w:val="008309DB"/>
    <w:rsid w:val="00857175"/>
    <w:rsid w:val="00952B0D"/>
    <w:rsid w:val="00975682"/>
    <w:rsid w:val="00AD010B"/>
    <w:rsid w:val="00B26D79"/>
    <w:rsid w:val="00BA5B80"/>
    <w:rsid w:val="00BD46A4"/>
    <w:rsid w:val="00C5535E"/>
    <w:rsid w:val="00C979B1"/>
    <w:rsid w:val="00DD21F7"/>
    <w:rsid w:val="00E05496"/>
    <w:rsid w:val="00EB2A7B"/>
    <w:rsid w:val="00F51B62"/>
    <w:rsid w:val="00FD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6098DC"/>
  <w15:chartTrackingRefBased/>
  <w15:docId w15:val="{0E5FFB88-73B6-46B5-8B96-BEDB49337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OBFZdPN2RAW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OBFZdPN2RAW歲出政事別總表.dot</Template>
  <TotalTime>45</TotalTime>
  <Pages>1</Pages>
  <Words>650</Words>
  <Characters>2839</Characters>
  <Application>Microsoft Office Word</Application>
  <DocSecurity>0</DocSecurity>
  <Lines>23</Lines>
  <Paragraphs>6</Paragraphs>
  <ScaleCrop>false</ScaleCrop>
  <Company>N.A.O.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曾淑真</dc:creator>
  <cp:keywords/>
  <cp:lastModifiedBy>林鳳頡</cp:lastModifiedBy>
  <cp:revision>9</cp:revision>
  <cp:lastPrinted>2024-06-27T02:07:00Z</cp:lastPrinted>
  <dcterms:created xsi:type="dcterms:W3CDTF">2024-06-08T08:30:00Z</dcterms:created>
  <dcterms:modified xsi:type="dcterms:W3CDTF">2024-06-27T02:54:00Z</dcterms:modified>
</cp:coreProperties>
</file>